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D403E" w14:textId="77777777" w:rsidR="004C1018" w:rsidRDefault="004C1018" w:rsidP="004C10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ALAT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0C563E87" w14:textId="77777777" w:rsidR="004C1018" w:rsidRDefault="004C1018" w:rsidP="004C10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Earls Colne. Butcher.</w:t>
      </w:r>
    </w:p>
    <w:p w14:paraId="63A976C4" w14:textId="77777777" w:rsidR="004C1018" w:rsidRDefault="004C1018" w:rsidP="004C1018">
      <w:pPr>
        <w:pStyle w:val="NoSpacing"/>
        <w:rPr>
          <w:rFonts w:cs="Times New Roman"/>
          <w:szCs w:val="24"/>
        </w:rPr>
      </w:pPr>
    </w:p>
    <w:p w14:paraId="773E201B" w14:textId="77777777" w:rsidR="004C1018" w:rsidRDefault="004C1018" w:rsidP="004C1018">
      <w:pPr>
        <w:pStyle w:val="NoSpacing"/>
        <w:rPr>
          <w:rFonts w:cs="Times New Roman"/>
          <w:szCs w:val="24"/>
        </w:rPr>
      </w:pPr>
    </w:p>
    <w:p w14:paraId="2562A305" w14:textId="77777777" w:rsidR="004C1018" w:rsidRDefault="004C1018" w:rsidP="004C10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Robert Ryce(q.v.) brought a plaint of debt against him and three others.</w:t>
      </w:r>
    </w:p>
    <w:p w14:paraId="5414D05B" w14:textId="77777777" w:rsidR="004C1018" w:rsidRDefault="004C1018" w:rsidP="004C10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3D8A0F39" w14:textId="77777777" w:rsidR="004C1018" w:rsidRDefault="004C1018" w:rsidP="004C1018">
      <w:pPr>
        <w:pStyle w:val="NoSpacing"/>
        <w:rPr>
          <w:rFonts w:cs="Times New Roman"/>
          <w:szCs w:val="24"/>
        </w:rPr>
      </w:pPr>
    </w:p>
    <w:p w14:paraId="7476C137" w14:textId="77777777" w:rsidR="004C1018" w:rsidRDefault="004C1018" w:rsidP="004C1018">
      <w:pPr>
        <w:pStyle w:val="NoSpacing"/>
        <w:rPr>
          <w:rFonts w:cs="Times New Roman"/>
          <w:szCs w:val="24"/>
        </w:rPr>
      </w:pPr>
    </w:p>
    <w:p w14:paraId="0ADF4E13" w14:textId="77777777" w:rsidR="004C1018" w:rsidRDefault="004C1018" w:rsidP="004C10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February 2024</w:t>
      </w:r>
    </w:p>
    <w:p w14:paraId="1B38E29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A883D" w14:textId="77777777" w:rsidR="004C1018" w:rsidRDefault="004C1018" w:rsidP="009139A6">
      <w:r>
        <w:separator/>
      </w:r>
    </w:p>
  </w:endnote>
  <w:endnote w:type="continuationSeparator" w:id="0">
    <w:p w14:paraId="3E08DD9A" w14:textId="77777777" w:rsidR="004C1018" w:rsidRDefault="004C101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5EA7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B751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0E11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97ACA" w14:textId="77777777" w:rsidR="004C1018" w:rsidRDefault="004C1018" w:rsidP="009139A6">
      <w:r>
        <w:separator/>
      </w:r>
    </w:p>
  </w:footnote>
  <w:footnote w:type="continuationSeparator" w:id="0">
    <w:p w14:paraId="4A9F08EF" w14:textId="77777777" w:rsidR="004C1018" w:rsidRDefault="004C101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6FC9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9F1B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1E7F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018"/>
    <w:rsid w:val="000666E0"/>
    <w:rsid w:val="002510B7"/>
    <w:rsid w:val="00270799"/>
    <w:rsid w:val="004C1018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9402FA"/>
  <w15:chartTrackingRefBased/>
  <w15:docId w15:val="{293357E7-5EAB-40D4-BD04-23B624F3B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C101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2024-03-22T17:56:00Z</dcterms:created>
  <dcterms:modified xsi:type="dcterms:W3CDTF">2024-03-22T17:57:00Z</dcterms:modified>
</cp:coreProperties>
</file>